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87134C" w14:textId="77777777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621960">
        <w:t>54283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590"/>
        <w:gridCol w:w="450"/>
        <w:gridCol w:w="4320"/>
      </w:tblGrid>
      <w:tr w:rsidR="00DA790F" w:rsidRPr="008647EB" w14:paraId="31809D55" w14:textId="77777777" w:rsidTr="00647D10">
        <w:trPr>
          <w:trHeight w:val="927"/>
        </w:trPr>
        <w:tc>
          <w:tcPr>
            <w:tcW w:w="4590" w:type="dxa"/>
          </w:tcPr>
          <w:bookmarkStart w:id="2" w:name="DocumentStyle"/>
          <w:p w14:paraId="7CFC408B" w14:textId="77777777" w:rsidR="00E710D3" w:rsidRPr="00E710D3" w:rsidRDefault="009E5422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sdt>
              <w:sdtPr>
                <w:rPr>
                  <w:b/>
                  <w:caps/>
                  <w:szCs w:val="20"/>
                </w:rPr>
                <w:alias w:val="Case Style"/>
                <w:tag w:val="CS"/>
                <w:id w:val="-920102863"/>
                <w:placeholder>
                  <w:docPart w:val="D37CE639424541BC8B1EBCA680E8E338"/>
                </w:placeholder>
                <w15:appearance w15:val="hidden"/>
              </w:sdtPr>
              <w:sdtEndPr/>
              <w:sdtContent>
                <w:r w:rsidR="00621960">
                  <w:rPr>
                    <w:b/>
                    <w:caps/>
                    <w:szCs w:val="20"/>
                  </w:rPr>
                  <w:t>PETITION OF SJWTX, INC.DBA CANYON LAKE WATER SERVICE COMPANY AND SAN ANTONIO WATER SYSTEM FOR APPROVAL OF A SERVICE AREA CONTRACT UNDER TEXAS WATER CODE § 13.248 AND TO AMEND CERTIFICATES OF CONVENIENCE AND NECESSITY IN KENDALL COUNTY</w:t>
                </w:r>
              </w:sdtContent>
            </w:sdt>
            <w:bookmarkEnd w:id="2"/>
            <w:r w:rsidR="00912358"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450" w:type="dxa"/>
            <w:noWrap/>
          </w:tcPr>
          <w:p w14:paraId="74451119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18ADEEFC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3B5F99C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5735BB20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3589237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37EE2EC8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7859096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A08B3D7" w14:textId="77777777" w:rsidR="00621960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AE827C7" w14:textId="77777777" w:rsidR="00DA790F" w:rsidRPr="008647EB" w:rsidRDefault="00621960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</w:tc>
        <w:tc>
          <w:tcPr>
            <w:tcW w:w="4320" w:type="dxa"/>
          </w:tcPr>
          <w:p w14:paraId="674AF3F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417EB33C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34AED07A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2E208485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3088B676" w14:textId="23C5E197" w:rsidR="00DA790F" w:rsidRPr="008647EB" w:rsidRDefault="00B3555C" w:rsidP="008C04AB">
      <w:pPr>
        <w:pStyle w:val="CaseCaption"/>
      </w:pPr>
      <w:r w:rsidRPr="00B3555C">
        <w:t xml:space="preserve">COMMISSION STAFF’S </w:t>
      </w:r>
      <w:r w:rsidR="00AC5E2F">
        <w:t xml:space="preserve">THIRD </w:t>
      </w:r>
      <w:r w:rsidRPr="00B3555C">
        <w:t>REQUEST FOR EXTENSION</w:t>
      </w:r>
    </w:p>
    <w:p w14:paraId="07CCA609" w14:textId="22BD180E" w:rsidR="00F54DF7" w:rsidRDefault="00B3555C" w:rsidP="00F54DF7">
      <w:pPr>
        <w:pStyle w:val="Paragraph"/>
        <w:rPr>
          <w:iCs/>
        </w:rPr>
      </w:pPr>
      <w:r w:rsidRPr="008B2C76">
        <w:t xml:space="preserve">On </w:t>
      </w:r>
      <w:r w:rsidR="00621960">
        <w:t>October 28, 2022</w:t>
      </w:r>
      <w:r w:rsidRPr="008B2C76">
        <w:t xml:space="preserve">, </w:t>
      </w:r>
      <w:r w:rsidR="00621960">
        <w:t>SJWTX, Inc. DBS Canyon Lake Water Service Company and San Antonio Water System</w:t>
      </w:r>
      <w:r>
        <w:t xml:space="preserve"> (</w:t>
      </w:r>
      <w:r w:rsidR="00621960">
        <w:t>Applicants</w:t>
      </w:r>
      <w:r>
        <w:t>) filed an application</w:t>
      </w:r>
      <w:r w:rsidRPr="00E121CF">
        <w:t xml:space="preserve"> </w:t>
      </w:r>
      <w:r w:rsidR="00621960">
        <w:t>for approval of a service-area contract under Texas Water Code § 13.248 and to amend a certificate of convenience and necessity</w:t>
      </w:r>
      <w:r w:rsidRPr="00E121CF">
        <w:t xml:space="preserve"> in </w:t>
      </w:r>
      <w:r w:rsidR="00621960" w:rsidRPr="00621960">
        <w:t xml:space="preserve">Kendall </w:t>
      </w:r>
      <w:r w:rsidRPr="00621960">
        <w:t>County.</w:t>
      </w:r>
    </w:p>
    <w:p w14:paraId="510A6097" w14:textId="7D0FD97B" w:rsidR="00F54DF7" w:rsidRDefault="00F54DF7" w:rsidP="00F54DF7">
      <w:pPr>
        <w:pStyle w:val="Paragraph"/>
      </w:pPr>
      <w:r>
        <w:rPr>
          <w:iCs/>
        </w:rPr>
        <w:t xml:space="preserve">On </w:t>
      </w:r>
      <w:r w:rsidR="00ED2252">
        <w:rPr>
          <w:iCs/>
        </w:rPr>
        <w:t>January 4</w:t>
      </w:r>
      <w:r w:rsidR="00621960">
        <w:rPr>
          <w:iCs/>
        </w:rPr>
        <w:t>, 202</w:t>
      </w:r>
      <w:r w:rsidR="00ED2252">
        <w:rPr>
          <w:iCs/>
        </w:rPr>
        <w:t>3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ED2252">
        <w:rPr>
          <w:iCs/>
        </w:rPr>
        <w:t>4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621960">
        <w:t>file comments on the administrative completeness of the petition, comments on notice, and propose a procedural schedule</w:t>
      </w:r>
      <w:r>
        <w:t xml:space="preserve"> by </w:t>
      </w:r>
      <w:r w:rsidR="00ED2252">
        <w:t>January 31</w:t>
      </w:r>
      <w:r w:rsidR="00621960">
        <w:t>, 202</w:t>
      </w:r>
      <w:r w:rsidR="00ED2252">
        <w:t>3</w:t>
      </w:r>
      <w:r>
        <w:t>. Therefore, this pleading is timely filed.</w:t>
      </w:r>
    </w:p>
    <w:p w14:paraId="162858F9" w14:textId="77777777" w:rsidR="00B3555C" w:rsidRPr="004B6D44" w:rsidRDefault="00B3555C" w:rsidP="00B3555C">
      <w:pPr>
        <w:pStyle w:val="Paragraph"/>
        <w:spacing w:line="240" w:lineRule="auto"/>
        <w:rPr>
          <w:iCs/>
        </w:rPr>
      </w:pPr>
    </w:p>
    <w:p w14:paraId="24EA1350" w14:textId="77777777" w:rsidR="00B3555C" w:rsidRPr="00B3555C" w:rsidRDefault="00B3555C" w:rsidP="00B3555C">
      <w:pPr>
        <w:pStyle w:val="ListParagraph"/>
        <w:numPr>
          <w:ilvl w:val="0"/>
          <w:numId w:val="29"/>
        </w:numPr>
        <w:spacing w:after="0"/>
        <w:ind w:left="0" w:firstLine="0"/>
        <w:jc w:val="center"/>
        <w:outlineLvl w:val="3"/>
      </w:pPr>
      <w:r w:rsidRPr="00B3555C">
        <w:rPr>
          <w:b/>
          <w:bCs/>
          <w:smallCaps/>
        </w:rPr>
        <w:t>REQUEST FOR EXTENSION</w:t>
      </w:r>
    </w:p>
    <w:p w14:paraId="70A338A7" w14:textId="4EBD8CCA" w:rsidR="00A5499C" w:rsidRDefault="00B3555C" w:rsidP="00A5499C">
      <w:pPr>
        <w:spacing w:after="0"/>
        <w:rPr>
          <w:szCs w:val="20"/>
        </w:rPr>
      </w:pPr>
      <w:r w:rsidRPr="00B3555C">
        <w:rPr>
          <w:szCs w:val="20"/>
        </w:rPr>
        <w:t>Pursuant to 16 TAC § 22.4(b), a party may request that the time allowed for the filing of any documents be extended for good cause.</w:t>
      </w:r>
      <w:r w:rsidR="000026CB">
        <w:rPr>
          <w:szCs w:val="20"/>
        </w:rPr>
        <w:t xml:space="preserve"> </w:t>
      </w:r>
      <w:r w:rsidR="00A5499C">
        <w:rPr>
          <w:szCs w:val="20"/>
        </w:rPr>
        <w:t xml:space="preserve">On </w:t>
      </w:r>
      <w:r w:rsidR="00ED2252">
        <w:rPr>
          <w:szCs w:val="20"/>
        </w:rPr>
        <w:t>January 25, 2023</w:t>
      </w:r>
      <w:r w:rsidR="00A5499C">
        <w:rPr>
          <w:szCs w:val="20"/>
        </w:rPr>
        <w:t>,</w:t>
      </w:r>
      <w:r w:rsidR="00ED2252">
        <w:rPr>
          <w:szCs w:val="20"/>
        </w:rPr>
        <w:t xml:space="preserve"> </w:t>
      </w:r>
      <w:r w:rsidR="00ED2252">
        <w:t>Applicants</w:t>
      </w:r>
      <w:r w:rsidR="00A5499C">
        <w:t xml:space="preserve"> filed supplemental documents in this docket.</w:t>
      </w:r>
      <w:r w:rsidR="00A5499C">
        <w:rPr>
          <w:szCs w:val="20"/>
        </w:rPr>
        <w:t xml:space="preserve"> Staff needs more time to conduct a formal review and make a recommendation on the </w:t>
      </w:r>
      <w:r w:rsidR="00A5499C">
        <w:t xml:space="preserve">administrative completeness of the application. Staff requests that the deadline to file a supplemental recommendation regarding the administrative completeness of the petition, along with a proposed procedural schedule, if appropriate be extended to February </w:t>
      </w:r>
      <w:r w:rsidR="00ED2252">
        <w:t>22</w:t>
      </w:r>
      <w:r w:rsidR="00A5499C">
        <w:t>, 2023.</w:t>
      </w:r>
    </w:p>
    <w:p w14:paraId="18ACDC6A" w14:textId="77777777" w:rsidR="00B3555C" w:rsidRPr="00B3555C" w:rsidRDefault="00B3555C" w:rsidP="00B3555C">
      <w:pPr>
        <w:spacing w:after="0" w:line="240" w:lineRule="auto"/>
        <w:ind w:firstLine="0"/>
        <w:outlineLvl w:val="3"/>
        <w:rPr>
          <w:szCs w:val="20"/>
        </w:rPr>
      </w:pPr>
    </w:p>
    <w:p w14:paraId="3A909E88" w14:textId="77777777" w:rsidR="00B3555C" w:rsidRPr="00B3555C" w:rsidRDefault="00B3555C" w:rsidP="00B3555C">
      <w:pPr>
        <w:pStyle w:val="ListParagraph"/>
        <w:numPr>
          <w:ilvl w:val="0"/>
          <w:numId w:val="29"/>
        </w:numPr>
        <w:spacing w:line="240" w:lineRule="auto"/>
        <w:ind w:left="0" w:firstLine="0"/>
        <w:jc w:val="center"/>
        <w:outlineLvl w:val="3"/>
        <w:rPr>
          <w:szCs w:val="20"/>
        </w:rPr>
      </w:pPr>
      <w:r w:rsidRPr="00B3555C">
        <w:rPr>
          <w:b/>
          <w:bCs/>
          <w:smallCaps/>
          <w:szCs w:val="20"/>
        </w:rPr>
        <w:t>CONCLUSION</w:t>
      </w:r>
    </w:p>
    <w:p w14:paraId="591EA0F2" w14:textId="43F4EB02" w:rsidR="00B3555C" w:rsidRPr="00B3555C" w:rsidRDefault="00B3555C" w:rsidP="00B3555C">
      <w:pPr>
        <w:spacing w:after="0"/>
        <w:outlineLvl w:val="3"/>
        <w:rPr>
          <w:szCs w:val="20"/>
        </w:rPr>
      </w:pPr>
      <w:r w:rsidRPr="00B3555C">
        <w:rPr>
          <w:szCs w:val="20"/>
        </w:rPr>
        <w:t xml:space="preserve">Staff respectfully requests the entry of an order extending Staff's deadline to </w:t>
      </w:r>
      <w:r w:rsidR="00ED2252">
        <w:rPr>
          <w:szCs w:val="20"/>
        </w:rPr>
        <w:t>February 22</w:t>
      </w:r>
      <w:r w:rsidR="00621960">
        <w:rPr>
          <w:szCs w:val="20"/>
        </w:rPr>
        <w:t>,</w:t>
      </w:r>
      <w:r w:rsidR="000026CB">
        <w:rPr>
          <w:szCs w:val="20"/>
        </w:rPr>
        <w:t> </w:t>
      </w:r>
      <w:r w:rsidR="00621960">
        <w:rPr>
          <w:szCs w:val="20"/>
        </w:rPr>
        <w:t>202</w:t>
      </w:r>
      <w:r w:rsidR="00AC5E2F">
        <w:rPr>
          <w:szCs w:val="20"/>
        </w:rPr>
        <w:t>3</w:t>
      </w:r>
      <w:r w:rsidRPr="00B3555C">
        <w:rPr>
          <w:szCs w:val="20"/>
        </w:rPr>
        <w:t xml:space="preserve">, </w:t>
      </w:r>
      <w:r w:rsidRPr="00B3555C">
        <w:t xml:space="preserve">to </w:t>
      </w:r>
      <w:r w:rsidRPr="00B3555C">
        <w:rPr>
          <w:szCs w:val="20"/>
        </w:rPr>
        <w:t xml:space="preserve">file </w:t>
      </w:r>
      <w:r w:rsidR="00621960">
        <w:t>comments on the administrative completeness of the petition, comments on notice, and propose a procedural schedule</w:t>
      </w:r>
      <w:r w:rsidRPr="00B3555C">
        <w:rPr>
          <w:szCs w:val="20"/>
        </w:rPr>
        <w:t>.</w:t>
      </w:r>
    </w:p>
    <w:p w14:paraId="07114014" w14:textId="4B4431EE" w:rsidR="00B3555C" w:rsidRPr="00B3555C" w:rsidRDefault="00B3555C" w:rsidP="00B3555C">
      <w:pPr>
        <w:keepNext/>
        <w:spacing w:after="0"/>
        <w:ind w:firstLine="0"/>
        <w:outlineLvl w:val="3"/>
      </w:pPr>
      <w:r w:rsidRPr="00B3555C">
        <w:lastRenderedPageBreak/>
        <w:t xml:space="preserve">Dated:  </w:t>
      </w:r>
      <w:r w:rsidRPr="00B3555C">
        <w:fldChar w:fldCharType="begin"/>
      </w:r>
      <w:r w:rsidRPr="00B3555C">
        <w:instrText xml:space="preserve"> DATE \@ "MMMM d, yyyy" </w:instrText>
      </w:r>
      <w:r w:rsidRPr="00B3555C">
        <w:fldChar w:fldCharType="separate"/>
      </w:r>
      <w:r w:rsidR="009E5422">
        <w:rPr>
          <w:noProof/>
        </w:rPr>
        <w:t>January 31, 2023</w:t>
      </w:r>
      <w:r w:rsidRPr="00B3555C">
        <w:fldChar w:fldCharType="end"/>
      </w:r>
    </w:p>
    <w:p w14:paraId="3BD402C7" w14:textId="77777777" w:rsidR="00B3555C" w:rsidRPr="00B3555C" w:rsidRDefault="00B3555C" w:rsidP="00B3555C">
      <w:pPr>
        <w:keepNext/>
        <w:spacing w:after="0" w:line="240" w:lineRule="auto"/>
        <w:ind w:firstLine="0"/>
        <w:rPr>
          <w:szCs w:val="20"/>
        </w:rPr>
      </w:pPr>
    </w:p>
    <w:p w14:paraId="4F7B5905" w14:textId="77777777" w:rsidR="00B3555C" w:rsidRDefault="00B3555C" w:rsidP="00B3555C">
      <w:pPr>
        <w:keepNext/>
        <w:spacing w:after="0" w:line="480" w:lineRule="auto"/>
        <w:ind w:left="4320" w:firstLine="0"/>
        <w:rPr>
          <w:szCs w:val="20"/>
        </w:rPr>
      </w:pPr>
    </w:p>
    <w:p w14:paraId="4A12EEA8" w14:textId="77777777" w:rsidR="00B3555C" w:rsidRPr="00B3555C" w:rsidRDefault="00B3555C" w:rsidP="00B3555C">
      <w:pPr>
        <w:keepNext/>
        <w:spacing w:after="0" w:line="480" w:lineRule="auto"/>
        <w:ind w:left="4320" w:firstLine="0"/>
        <w:rPr>
          <w:szCs w:val="20"/>
        </w:rPr>
      </w:pPr>
      <w:r w:rsidRPr="00B3555C">
        <w:rPr>
          <w:szCs w:val="20"/>
        </w:rPr>
        <w:t>Respectfully Submitted,</w:t>
      </w:r>
    </w:p>
    <w:p w14:paraId="535A74B4" w14:textId="77777777" w:rsidR="00B3555C" w:rsidRPr="00B3555C" w:rsidRDefault="00B3555C" w:rsidP="00B3555C">
      <w:pPr>
        <w:keepNext/>
        <w:spacing w:after="0" w:line="240" w:lineRule="auto"/>
        <w:ind w:left="4320" w:firstLine="0"/>
        <w:contextualSpacing/>
        <w:rPr>
          <w:b/>
          <w:szCs w:val="20"/>
        </w:rPr>
      </w:pPr>
      <w:r w:rsidRPr="00B3555C">
        <w:rPr>
          <w:b/>
          <w:szCs w:val="20"/>
        </w:rPr>
        <w:t>PUBLIC UTILITY COMMISSION OF TEXAS LEGAL DIVISION</w:t>
      </w:r>
    </w:p>
    <w:p w14:paraId="503BF6C8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</w:p>
    <w:p w14:paraId="277724E2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  <w:r w:rsidRPr="00B3555C">
        <w:rPr>
          <w:szCs w:val="20"/>
        </w:rPr>
        <w:t>Keith Rogas</w:t>
      </w:r>
    </w:p>
    <w:p w14:paraId="20CEBDDB" w14:textId="77777777" w:rsidR="00B3555C" w:rsidRPr="00B3555C" w:rsidRDefault="00B3555C" w:rsidP="00B3555C">
      <w:pPr>
        <w:keepNext/>
        <w:spacing w:after="0" w:line="240" w:lineRule="auto"/>
        <w:ind w:left="4320" w:firstLine="0"/>
        <w:jc w:val="left"/>
        <w:rPr>
          <w:szCs w:val="20"/>
        </w:rPr>
      </w:pPr>
      <w:r w:rsidRPr="00B3555C">
        <w:rPr>
          <w:szCs w:val="20"/>
        </w:rPr>
        <w:t xml:space="preserve">Division Director </w:t>
      </w:r>
    </w:p>
    <w:p w14:paraId="36564689" w14:textId="77777777" w:rsidR="00B3555C" w:rsidRPr="00B3555C" w:rsidRDefault="00B3555C" w:rsidP="00B3555C">
      <w:pPr>
        <w:keepNext/>
        <w:spacing w:after="0" w:line="240" w:lineRule="auto"/>
        <w:ind w:left="4320" w:firstLine="0"/>
        <w:rPr>
          <w:szCs w:val="20"/>
        </w:rPr>
      </w:pPr>
    </w:p>
    <w:p w14:paraId="57810C63" w14:textId="77777777" w:rsidR="00AC5E2F" w:rsidRPr="00691409" w:rsidRDefault="00AC5E2F" w:rsidP="00AC5E2F">
      <w:pPr>
        <w:spacing w:after="0" w:line="240" w:lineRule="auto"/>
        <w:ind w:left="4320" w:firstLine="0"/>
        <w:rPr>
          <w:szCs w:val="20"/>
        </w:rPr>
      </w:pPr>
      <w:r w:rsidRPr="00691409">
        <w:rPr>
          <w:szCs w:val="20"/>
        </w:rPr>
        <w:t>Sneha Patel</w:t>
      </w:r>
    </w:p>
    <w:p w14:paraId="0CC51D6A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t>Managing Attorney</w:t>
      </w:r>
    </w:p>
    <w:p w14:paraId="0106311F" w14:textId="77777777" w:rsidR="00AC5E2F" w:rsidRPr="00691409" w:rsidRDefault="00AC5E2F" w:rsidP="00AC5E2F">
      <w:pPr>
        <w:spacing w:after="0" w:line="240" w:lineRule="auto"/>
        <w:ind w:left="4320" w:firstLine="0"/>
      </w:pPr>
    </w:p>
    <w:p w14:paraId="65971BEB" w14:textId="77777777" w:rsidR="00AC5E2F" w:rsidRPr="00691409" w:rsidRDefault="00AC5E2F" w:rsidP="00AC5E2F">
      <w:pPr>
        <w:spacing w:after="0" w:line="240" w:lineRule="auto"/>
        <w:ind w:left="4320" w:firstLine="0"/>
        <w:rPr>
          <w:u w:val="single"/>
        </w:rPr>
      </w:pPr>
      <w:bookmarkStart w:id="3" w:name="_Hlk73969733"/>
      <w:r>
        <w:rPr>
          <w:szCs w:val="20"/>
          <w:u w:val="single"/>
        </w:rPr>
        <w:t xml:space="preserve">  </w:t>
      </w:r>
      <w:r w:rsidRPr="00691409">
        <w:rPr>
          <w:szCs w:val="20"/>
          <w:u w:val="single"/>
        </w:rPr>
        <w:t>/s/Mildred Anaele</w:t>
      </w:r>
      <w:r>
        <w:rPr>
          <w:szCs w:val="20"/>
          <w:u w:val="single"/>
        </w:rPr>
        <w:tab/>
      </w:r>
      <w:r>
        <w:rPr>
          <w:szCs w:val="20"/>
          <w:u w:val="single"/>
        </w:rPr>
        <w:tab/>
      </w:r>
      <w:r w:rsidRPr="00691409">
        <w:rPr>
          <w:u w:val="single"/>
        </w:rPr>
        <w:t xml:space="preserve"> </w:t>
      </w:r>
    </w:p>
    <w:p w14:paraId="71170646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rPr>
          <w:szCs w:val="20"/>
        </w:rPr>
        <w:t>Mildred Anaele</w:t>
      </w:r>
      <w:r w:rsidRPr="00691409">
        <w:t xml:space="preserve"> </w:t>
      </w:r>
    </w:p>
    <w:bookmarkEnd w:id="3"/>
    <w:p w14:paraId="1B58930F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t xml:space="preserve">State Bar No. </w:t>
      </w:r>
      <w:bookmarkStart w:id="4" w:name="_Hlk73969753"/>
      <w:r w:rsidRPr="00691409">
        <w:rPr>
          <w:szCs w:val="20"/>
        </w:rPr>
        <w:t>24100119</w:t>
      </w:r>
      <w:bookmarkEnd w:id="4"/>
    </w:p>
    <w:p w14:paraId="300E6205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t>1701 N. Congress Avenue</w:t>
      </w:r>
    </w:p>
    <w:p w14:paraId="32D31CCE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t>P.O. Box 13326</w:t>
      </w:r>
    </w:p>
    <w:p w14:paraId="6804CD25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t>Austin, Texas 78711-3326</w:t>
      </w:r>
    </w:p>
    <w:p w14:paraId="1B3EFB21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t>(512) 936-7345</w:t>
      </w:r>
    </w:p>
    <w:p w14:paraId="5A34F009" w14:textId="77777777" w:rsidR="00AC5E2F" w:rsidRDefault="00AC5E2F" w:rsidP="00AC5E2F">
      <w:pPr>
        <w:spacing w:after="0" w:line="240" w:lineRule="auto"/>
        <w:ind w:left="4320" w:firstLine="0"/>
      </w:pPr>
      <w:r w:rsidRPr="00691409">
        <w:t>(512) 936-7268 (facsimile)</w:t>
      </w:r>
    </w:p>
    <w:p w14:paraId="3BE97B50" w14:textId="77777777" w:rsidR="00AC5E2F" w:rsidRPr="00691409" w:rsidRDefault="00AC5E2F" w:rsidP="00AC5E2F">
      <w:pPr>
        <w:spacing w:after="0" w:line="240" w:lineRule="auto"/>
        <w:ind w:left="4320" w:firstLine="0"/>
      </w:pPr>
      <w:r>
        <w:t>Mildred.anaele@puc.texas.gov</w:t>
      </w:r>
    </w:p>
    <w:p w14:paraId="4995F912" w14:textId="77777777" w:rsidR="00DA790F" w:rsidRDefault="00DA790F" w:rsidP="0051021C">
      <w:pPr>
        <w:pStyle w:val="Paragraph"/>
      </w:pPr>
    </w:p>
    <w:p w14:paraId="19810CC5" w14:textId="77777777" w:rsidR="0059201D" w:rsidRPr="0051021C" w:rsidRDefault="0059201D" w:rsidP="0051021C">
      <w:pPr>
        <w:pStyle w:val="Paragraph"/>
      </w:pPr>
    </w:p>
    <w:p w14:paraId="06D3A442" w14:textId="5ACE599B" w:rsidR="002720F6" w:rsidRPr="00702788" w:rsidRDefault="00B5746B" w:rsidP="00092070">
      <w:pPr>
        <w:pStyle w:val="CaseCaption"/>
        <w:contextualSpacing w:val="0"/>
        <w:rPr>
          <w:bCs/>
        </w:rPr>
      </w:pPr>
      <w:r w:rsidRPr="007E3A22">
        <w:rPr>
          <w:bCs/>
        </w:rPr>
        <w:fldChar w:fldCharType="begin"/>
      </w:r>
      <w:r w:rsidRPr="007E3A22">
        <w:rPr>
          <w:bCs/>
        </w:rPr>
        <w:instrText xml:space="preserve"> </w:instrText>
      </w:r>
      <w:r w:rsidR="007E3A22" w:rsidRPr="007E3A22">
        <w:rPr>
          <w:bCs/>
        </w:rPr>
        <w:instrText xml:space="preserve">REF </w:instrText>
      </w:r>
      <w:r w:rsidRPr="007E3A22">
        <w:rPr>
          <w:bCs/>
        </w:rPr>
        <w:instrText xml:space="preserve">CaseType </w:instrText>
      </w:r>
      <w:r w:rsidR="007E3A22">
        <w:rPr>
          <w:bCs/>
        </w:rPr>
        <w:instrText xml:space="preserve"> \* MERGEFORMAT </w:instrText>
      </w:r>
      <w:r w:rsidRPr="007E3A22">
        <w:rPr>
          <w:bCs/>
        </w:rPr>
        <w:fldChar w:fldCharType="separate"/>
      </w:r>
      <w:r w:rsidR="009E5422" w:rsidRPr="00EF7381">
        <w:t>Docket</w:t>
      </w:r>
      <w:r w:rsidR="009E5422" w:rsidRPr="00D92C94">
        <w:t xml:space="preserve"> No</w:t>
      </w:r>
      <w:r w:rsidR="009E5422" w:rsidRPr="008647EB">
        <w:t>.</w:t>
      </w:r>
      <w:r w:rsidR="009E5422">
        <w:t xml:space="preserve"> 54283</w:t>
      </w:r>
      <w:r w:rsidR="009E5422" w:rsidRPr="009E5422">
        <w:rPr>
          <w:rStyle w:val="PlaceholderText"/>
        </w:rPr>
        <w:t xml:space="preserve"> </w:t>
      </w:r>
      <w:r w:rsidRPr="007E3A22">
        <w:rPr>
          <w:bCs/>
        </w:rPr>
        <w:fldChar w:fldCharType="end"/>
      </w:r>
    </w:p>
    <w:p w14:paraId="00511E6B" w14:textId="77777777" w:rsidR="00DA790F" w:rsidRPr="008647EB" w:rsidRDefault="00DA790F" w:rsidP="00092070">
      <w:pPr>
        <w:pStyle w:val="CaseCaption"/>
      </w:pPr>
      <w:r w:rsidRPr="008647EB">
        <w:t>CERTIFICATE OF SERVICE</w:t>
      </w:r>
    </w:p>
    <w:p w14:paraId="4308A951" w14:textId="5831AA95" w:rsidR="00DA790F" w:rsidRDefault="00DA790F" w:rsidP="00553B64">
      <w:pPr>
        <w:pStyle w:val="Paragraph"/>
        <w:keepNext/>
        <w:keepLines/>
      </w:pPr>
      <w:r w:rsidRPr="00893EAC">
        <w:t>I certify that unless otherwise ordered by the presiding officer, notice of the filing of this document was provided to all parties of record via electronic mail on</w:t>
      </w:r>
      <w:r w:rsidR="00A40515">
        <w:t xml:space="preserve"> </w:t>
      </w:r>
      <w:r w:rsidR="00647D10">
        <w:fldChar w:fldCharType="begin"/>
      </w:r>
      <w:r w:rsidR="00647D10">
        <w:instrText xml:space="preserve"> DATE \@ "MMMM d, yyyy" </w:instrText>
      </w:r>
      <w:r w:rsidR="00647D10">
        <w:fldChar w:fldCharType="separate"/>
      </w:r>
      <w:r w:rsidR="009E5422">
        <w:rPr>
          <w:noProof/>
        </w:rPr>
        <w:t>January 31, 2023</w:t>
      </w:r>
      <w:r w:rsidR="00647D10">
        <w:fldChar w:fldCharType="end"/>
      </w:r>
      <w:r w:rsidR="008E1F6D">
        <w:t xml:space="preserve"> </w:t>
      </w:r>
      <w:r w:rsidRPr="00893EAC">
        <w:t xml:space="preserve">in accordance with the </w:t>
      </w:r>
      <w:r>
        <w:t xml:space="preserve">Second </w:t>
      </w:r>
      <w:r w:rsidRPr="00893EAC">
        <w:t>Order Suspending Rules, issued in Project No. 50664.</w:t>
      </w:r>
      <w:r w:rsidR="00C4658E">
        <w:t xml:space="preserve"> </w:t>
      </w:r>
    </w:p>
    <w:p w14:paraId="3E5455FA" w14:textId="77777777" w:rsidR="00B3555C" w:rsidRPr="008647EB" w:rsidRDefault="00B3555C" w:rsidP="00553B64">
      <w:pPr>
        <w:pStyle w:val="Paragraph"/>
        <w:keepNext/>
        <w:keepLines/>
      </w:pPr>
    </w:p>
    <w:p w14:paraId="0A29ED15" w14:textId="77777777" w:rsidR="00AC5E2F" w:rsidRPr="00691409" w:rsidRDefault="00AC5E2F" w:rsidP="00AC5E2F">
      <w:pPr>
        <w:spacing w:after="0" w:line="240" w:lineRule="auto"/>
        <w:ind w:left="4320" w:firstLine="0"/>
        <w:rPr>
          <w:u w:val="single"/>
        </w:rPr>
      </w:pPr>
      <w:r>
        <w:rPr>
          <w:szCs w:val="20"/>
          <w:u w:val="single"/>
        </w:rPr>
        <w:t xml:space="preserve">  </w:t>
      </w:r>
      <w:r w:rsidRPr="00691409">
        <w:rPr>
          <w:szCs w:val="20"/>
          <w:u w:val="single"/>
        </w:rPr>
        <w:t>/s/Mildred Anaele</w:t>
      </w:r>
      <w:r>
        <w:rPr>
          <w:szCs w:val="20"/>
          <w:u w:val="single"/>
        </w:rPr>
        <w:tab/>
      </w:r>
      <w:r>
        <w:rPr>
          <w:szCs w:val="20"/>
          <w:u w:val="single"/>
        </w:rPr>
        <w:tab/>
      </w:r>
      <w:r w:rsidRPr="00691409">
        <w:rPr>
          <w:u w:val="single"/>
        </w:rPr>
        <w:t xml:space="preserve"> </w:t>
      </w:r>
    </w:p>
    <w:p w14:paraId="0578F302" w14:textId="77777777" w:rsidR="00AC5E2F" w:rsidRPr="00691409" w:rsidRDefault="00AC5E2F" w:rsidP="00AC5E2F">
      <w:pPr>
        <w:spacing w:after="0" w:line="240" w:lineRule="auto"/>
        <w:ind w:left="4320" w:firstLine="0"/>
      </w:pPr>
      <w:r w:rsidRPr="00691409">
        <w:rPr>
          <w:szCs w:val="20"/>
        </w:rPr>
        <w:t>Mildred Anaele</w:t>
      </w:r>
      <w:r w:rsidRPr="00691409">
        <w:t xml:space="preserve"> </w:t>
      </w:r>
    </w:p>
    <w:p w14:paraId="409050AF" w14:textId="77777777" w:rsidR="00DA790F" w:rsidRPr="00893EAC" w:rsidRDefault="00DA790F" w:rsidP="00B3555C">
      <w:pPr>
        <w:keepNext/>
        <w:tabs>
          <w:tab w:val="right" w:pos="7920"/>
        </w:tabs>
        <w:spacing w:before="360" w:after="0" w:line="240" w:lineRule="auto"/>
        <w:ind w:left="4320" w:firstLine="0"/>
        <w:rPr>
          <w:szCs w:val="20"/>
          <w:u w:val="single"/>
        </w:rPr>
      </w:pPr>
    </w:p>
    <w:sectPr w:rsidR="00DA790F" w:rsidRPr="00893EAC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42EACA" w14:textId="77777777" w:rsidR="00621960" w:rsidRDefault="00621960">
      <w:pPr>
        <w:spacing w:after="0" w:line="240" w:lineRule="auto"/>
      </w:pPr>
      <w:r>
        <w:separator/>
      </w:r>
    </w:p>
  </w:endnote>
  <w:endnote w:type="continuationSeparator" w:id="0">
    <w:p w14:paraId="1A033034" w14:textId="77777777" w:rsidR="00621960" w:rsidRDefault="006219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2FDCB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CF127D" w14:textId="77777777" w:rsidR="00071BFA" w:rsidRDefault="00071BFA" w:rsidP="008016FB">
    <w:pPr>
      <w:pStyle w:val="Footer"/>
    </w:pPr>
  </w:p>
  <w:p w14:paraId="6E0512A9" w14:textId="77777777" w:rsidR="00071BFA" w:rsidRDefault="00071BFA" w:rsidP="008016FB"/>
  <w:p w14:paraId="53A9D8A7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D01217" w14:textId="77777777" w:rsidR="00621960" w:rsidRDefault="006219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FB4F9" w14:textId="77777777" w:rsidR="00621960" w:rsidRDefault="006219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25B50B" w14:textId="77777777" w:rsidR="00621960" w:rsidRDefault="00621960">
      <w:pPr>
        <w:spacing w:after="0" w:line="240" w:lineRule="auto"/>
      </w:pPr>
      <w:r>
        <w:separator/>
      </w:r>
    </w:p>
  </w:footnote>
  <w:footnote w:type="continuationSeparator" w:id="0">
    <w:p w14:paraId="52D106A7" w14:textId="77777777" w:rsidR="00621960" w:rsidRDefault="00621960">
      <w:pPr>
        <w:spacing w:after="0" w:line="240" w:lineRule="auto"/>
      </w:pPr>
      <w:r>
        <w:continuationSeparator/>
      </w:r>
    </w:p>
  </w:footnote>
  <w:footnote w:type="continuationNotice" w:id="1">
    <w:p w14:paraId="67471310" w14:textId="77777777" w:rsidR="00621960" w:rsidRDefault="006219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BDE077" w14:textId="77777777" w:rsidR="00621960" w:rsidRDefault="0062196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5C7176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F9174" w14:textId="77777777" w:rsidR="00621960" w:rsidRDefault="006219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70A3C"/>
    <w:multiLevelType w:val="hybridMultilevel"/>
    <w:tmpl w:val="95E02D3C"/>
    <w:lvl w:ilvl="0" w:tplc="658627D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8127482"/>
    <w:multiLevelType w:val="hybridMultilevel"/>
    <w:tmpl w:val="D37E1334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9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1" w15:restartNumberingAfterBreak="0">
    <w:nsid w:val="56DA2F6E"/>
    <w:multiLevelType w:val="hybridMultilevel"/>
    <w:tmpl w:val="E5D6DED6"/>
    <w:lvl w:ilvl="0" w:tplc="D83AD116">
      <w:start w:val="1"/>
      <w:numFmt w:val="upperRoman"/>
      <w:lvlText w:val="%1."/>
      <w:lvlJc w:val="center"/>
      <w:pPr>
        <w:ind w:left="720" w:hanging="360"/>
      </w:pPr>
      <w:rPr>
        <w:rFonts w:hint="default"/>
        <w:b/>
        <w:bCs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19366A2"/>
    <w:multiLevelType w:val="hybridMultilevel"/>
    <w:tmpl w:val="4D447DE4"/>
    <w:lvl w:ilvl="0" w:tplc="658627D8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6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7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1"/>
  </w:num>
  <w:num w:numId="2">
    <w:abstractNumId w:val="28"/>
  </w:num>
  <w:num w:numId="3">
    <w:abstractNumId w:val="17"/>
  </w:num>
  <w:num w:numId="4">
    <w:abstractNumId w:val="13"/>
  </w:num>
  <w:num w:numId="5">
    <w:abstractNumId w:val="27"/>
  </w:num>
  <w:num w:numId="6">
    <w:abstractNumId w:val="26"/>
  </w:num>
  <w:num w:numId="7">
    <w:abstractNumId w:val="18"/>
  </w:num>
  <w:num w:numId="8">
    <w:abstractNumId w:val="19"/>
  </w:num>
  <w:num w:numId="9">
    <w:abstractNumId w:val="23"/>
  </w:num>
  <w:num w:numId="10">
    <w:abstractNumId w:val="25"/>
  </w:num>
  <w:num w:numId="11">
    <w:abstractNumId w:val="15"/>
  </w:num>
  <w:num w:numId="12">
    <w:abstractNumId w:val="22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2"/>
  </w:num>
  <w:num w:numId="24">
    <w:abstractNumId w:val="16"/>
  </w:num>
  <w:num w:numId="25">
    <w:abstractNumId w:val="20"/>
  </w:num>
  <w:num w:numId="26">
    <w:abstractNumId w:val="14"/>
  </w:num>
  <w:num w:numId="27">
    <w:abstractNumId w:val="24"/>
  </w:num>
  <w:num w:numId="28">
    <w:abstractNumId w:val="10"/>
  </w:num>
  <w:num w:numId="2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960"/>
    <w:rsid w:val="000008E2"/>
    <w:rsid w:val="0000107F"/>
    <w:rsid w:val="000026CB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74E7"/>
    <w:rsid w:val="000357D5"/>
    <w:rsid w:val="000406D7"/>
    <w:rsid w:val="00041B32"/>
    <w:rsid w:val="00041F8A"/>
    <w:rsid w:val="000434C0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D58F4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B4A42"/>
    <w:rsid w:val="004B6634"/>
    <w:rsid w:val="004B6D44"/>
    <w:rsid w:val="004C14AA"/>
    <w:rsid w:val="004C1625"/>
    <w:rsid w:val="004C3862"/>
    <w:rsid w:val="004C4866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960"/>
    <w:rsid w:val="00621AF5"/>
    <w:rsid w:val="006228F4"/>
    <w:rsid w:val="00630701"/>
    <w:rsid w:val="00633065"/>
    <w:rsid w:val="00637ABE"/>
    <w:rsid w:val="00641C47"/>
    <w:rsid w:val="0064292A"/>
    <w:rsid w:val="006470FE"/>
    <w:rsid w:val="00647D10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C2E8A"/>
    <w:rsid w:val="006C323B"/>
    <w:rsid w:val="006C376D"/>
    <w:rsid w:val="006C7292"/>
    <w:rsid w:val="006D13DF"/>
    <w:rsid w:val="006D3B00"/>
    <w:rsid w:val="006D7DB2"/>
    <w:rsid w:val="006E011E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A76C6"/>
    <w:rsid w:val="008B0CAF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84E"/>
    <w:rsid w:val="008F1B72"/>
    <w:rsid w:val="008F36DB"/>
    <w:rsid w:val="008F5750"/>
    <w:rsid w:val="008F5A9F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E2D99"/>
    <w:rsid w:val="009E324E"/>
    <w:rsid w:val="009E3A90"/>
    <w:rsid w:val="009E4865"/>
    <w:rsid w:val="009E53B8"/>
    <w:rsid w:val="009E5422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0515"/>
    <w:rsid w:val="00A42644"/>
    <w:rsid w:val="00A44867"/>
    <w:rsid w:val="00A462EA"/>
    <w:rsid w:val="00A47908"/>
    <w:rsid w:val="00A50380"/>
    <w:rsid w:val="00A51145"/>
    <w:rsid w:val="00A519D3"/>
    <w:rsid w:val="00A5254D"/>
    <w:rsid w:val="00A52948"/>
    <w:rsid w:val="00A52F5B"/>
    <w:rsid w:val="00A5499C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5E2F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55C"/>
    <w:rsid w:val="00B35A61"/>
    <w:rsid w:val="00B362A5"/>
    <w:rsid w:val="00B37139"/>
    <w:rsid w:val="00B40343"/>
    <w:rsid w:val="00B435B5"/>
    <w:rsid w:val="00B43A8C"/>
    <w:rsid w:val="00B45D25"/>
    <w:rsid w:val="00B4694F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86AAC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C010F"/>
    <w:rsid w:val="00BC4E5F"/>
    <w:rsid w:val="00BC587A"/>
    <w:rsid w:val="00BC64E0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252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BF1B07"/>
  <w15:docId w15:val="{387CBA3B-1854-4ABA-A343-EFF8925B7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7765BB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rsid w:val="00B355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89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Shared\Legal\2022%20Legal%20Templates\Routine%20Filings\Water\amend%20water%20ccn%20ext%20req%20-%20AUTO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37CE639424541BC8B1EBCA680E8E3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73DD89-A14B-4C39-A3BE-7486B89DBE4B}"/>
      </w:docPartPr>
      <w:docPartBody>
        <w:p w:rsidR="00A351FA" w:rsidRDefault="00A351FA">
          <w:pPr>
            <w:pStyle w:val="D37CE639424541BC8B1EBCA680E8E338"/>
          </w:pPr>
          <w:r>
            <w:rPr>
              <w:rStyle w:val="PlaceholderText"/>
            </w:rPr>
            <w:t>(Automatically Populated)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51FA"/>
    <w:rsid w:val="00A35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351FA"/>
    <w:rPr>
      <w:color w:val="808080"/>
    </w:rPr>
  </w:style>
  <w:style w:type="paragraph" w:customStyle="1" w:styleId="D37CE639424541BC8B1EBCA680E8E338">
    <w:name w:val="D37CE639424541BC8B1EBCA680E8E33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amend water ccn ext req - AUTO</Template>
  <TotalTime>5</TotalTime>
  <Pages>2</Pages>
  <Words>388</Words>
  <Characters>2213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54283 Staff</vt:lpstr>
    </vt:vector>
  </TitlesOfParts>
  <Manager/>
  <Company>Public Utility Commission of Texas</Company>
  <LinksUpToDate>false</LinksUpToDate>
  <CharactersWithSpaces>2596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54283 Staff</dc:title>
  <dc:subject/>
  <dc:creator>Floyd.Walker@puc.texas.gov</dc:creator>
  <cp:keywords>pleading</cp:keywords>
  <dc:description/>
  <cp:lastModifiedBy>Isabel Herrera</cp:lastModifiedBy>
  <cp:revision>3</cp:revision>
  <cp:lastPrinted>2023-01-31T17:47:00Z</cp:lastPrinted>
  <dcterms:created xsi:type="dcterms:W3CDTF">2023-01-31T00:14:00Z</dcterms:created>
  <dcterms:modified xsi:type="dcterms:W3CDTF">2023-01-31T17:47:00Z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54283</vt:r8>
  </property>
  <property fmtid="{D5CDD505-2E9C-101B-9397-08002B2CF9AE}" pid="3" name="DocStyle" linkTarget="DocumentStyle">
    <vt:lpwstr>PETITION OF SJWTX, INC.DBA CANYON LAKE WATER SERVICE COMPANY AND SAN ANTONIO WATER SYSTEM FOR APPROVAL OF A SERVICE AREA CONTRACT UNDER TEXAS WATER CODE § 13.248 AND TO AMEND CERTIFICATES OF CONVENIENCE AND NECESSITY IN KENDALL COUNTY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54283 </vt:lpwstr>
  </property>
  <property fmtid="{D5CDD505-2E9C-101B-9397-08002B2CF9AE}" pid="6" name="Control Number" linkTarget="DocNo">
    <vt:r8>54283</vt:r8>
  </property>
</Properties>
</file>